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Dachklempnerarbeiten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Dachklempnerarbeiten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